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42128">
        <w:rPr>
          <w:rFonts w:ascii="Arial" w:hAnsi="Arial" w:cs="Arial"/>
          <w:b/>
          <w:caps/>
          <w:sz w:val="28"/>
          <w:szCs w:val="28"/>
        </w:rPr>
        <w:t>1796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34212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os Médicos Veterinários de nossa cidade por ocasião da data que lhes é dedicada, 9 de setembro, Dia do Médico Veterinário.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964DE3">
        <w:rPr>
          <w:rFonts w:ascii="Arial" w:hAnsi="Arial" w:cs="Arial"/>
        </w:rPr>
        <w:t>tro de nossos parabéns aos</w:t>
      </w:r>
      <w:r w:rsidR="00342128" w:rsidRPr="00342128">
        <w:rPr>
          <w:rFonts w:ascii="Arial" w:hAnsi="Arial" w:cs="Arial"/>
        </w:rPr>
        <w:t xml:space="preserve"> Médicos Veterinários de nossa cidade por ocasião da data que lhes é dedicada, 9 de setembro, Dia do Médico Veterinário.</w:t>
      </w:r>
    </w:p>
    <w:p w:rsidR="00342128" w:rsidRDefault="00AC083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do trabalho do Médico Veterinário que</w:t>
      </w:r>
      <w:r w:rsidR="00964DE3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ao tratar e orientar os proprietários sobre a saúde dos animais</w:t>
      </w:r>
      <w:r w:rsidR="00352C9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contribui também em evitar a propagação de doenças e o contágio dos seres humanos, além de garantir o bem-estar dos animais</w:t>
      </w:r>
      <w:r w:rsidR="00352C9B">
        <w:rPr>
          <w:rFonts w:ascii="Arial" w:hAnsi="Arial" w:cs="Arial"/>
        </w:rPr>
        <w:t xml:space="preserve"> para uma vida mais saudável.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42128">
        <w:rPr>
          <w:rFonts w:ascii="Arial" w:hAnsi="Arial" w:cs="Arial"/>
        </w:rPr>
        <w:t>09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42128" w:rsidRDefault="00342128" w:rsidP="002A7434">
      <w:pPr>
        <w:spacing w:line="360" w:lineRule="auto"/>
        <w:rPr>
          <w:rFonts w:ascii="Arial" w:hAnsi="Arial" w:cs="Arial"/>
        </w:rPr>
      </w:pPr>
    </w:p>
    <w:p w:rsidR="00342128" w:rsidRPr="00342128" w:rsidRDefault="00342128" w:rsidP="00342128">
      <w:pPr>
        <w:jc w:val="center"/>
        <w:rPr>
          <w:rFonts w:ascii="Arial" w:hAnsi="Arial"/>
          <w:b/>
        </w:rPr>
      </w:pPr>
      <w:r w:rsidRPr="00342128">
        <w:rPr>
          <w:rFonts w:ascii="Arial" w:hAnsi="Arial"/>
          <w:b/>
        </w:rPr>
        <w:t>MAURÍCIO HAKA</w:t>
      </w:r>
    </w:p>
    <w:p w:rsidR="00342128" w:rsidRPr="00342128" w:rsidRDefault="00342128" w:rsidP="00342128">
      <w:pPr>
        <w:jc w:val="center"/>
        <w:rPr>
          <w:rFonts w:ascii="Arial" w:hAnsi="Arial"/>
        </w:rPr>
      </w:pPr>
      <w:r w:rsidRPr="00342128">
        <w:rPr>
          <w:rFonts w:ascii="Arial" w:hAnsi="Arial"/>
        </w:rPr>
        <w:t>Vereador – PSDB</w:t>
      </w:r>
    </w:p>
    <w:p w:rsidR="00342128" w:rsidRPr="002A7434" w:rsidRDefault="00342128" w:rsidP="002A7434">
      <w:pPr>
        <w:spacing w:line="360" w:lineRule="auto"/>
        <w:rPr>
          <w:rFonts w:ascii="Arial" w:hAnsi="Arial" w:cs="Arial"/>
        </w:rPr>
      </w:pPr>
    </w:p>
    <w:sectPr w:rsidR="00342128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7C7" w:rsidRDefault="000C77C7">
      <w:r>
        <w:separator/>
      </w:r>
    </w:p>
  </w:endnote>
  <w:endnote w:type="continuationSeparator" w:id="0">
    <w:p w:rsidR="000C77C7" w:rsidRDefault="000C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7C7" w:rsidRDefault="000C77C7">
      <w:r>
        <w:separator/>
      </w:r>
    </w:p>
  </w:footnote>
  <w:footnote w:type="continuationSeparator" w:id="0">
    <w:p w:rsidR="000C77C7" w:rsidRDefault="000C7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77C7"/>
    <w:rsid w:val="001228DA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42128"/>
    <w:rsid w:val="00352C9B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64DE3"/>
    <w:rsid w:val="009768E6"/>
    <w:rsid w:val="009A2ABD"/>
    <w:rsid w:val="009B207E"/>
    <w:rsid w:val="009B32F8"/>
    <w:rsid w:val="009D50D4"/>
    <w:rsid w:val="009E1F05"/>
    <w:rsid w:val="00A12246"/>
    <w:rsid w:val="00A46B01"/>
    <w:rsid w:val="00A71A73"/>
    <w:rsid w:val="00A92CB9"/>
    <w:rsid w:val="00AC083D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93829BC-69F5-4117-AAC9-2F58D11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52C9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2C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2015-09-08T13:58:00Z</cp:lastPrinted>
  <dcterms:created xsi:type="dcterms:W3CDTF">2015-09-08T13:36:00Z</dcterms:created>
  <dcterms:modified xsi:type="dcterms:W3CDTF">2015-09-08T16:37:00Z</dcterms:modified>
</cp:coreProperties>
</file>